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924" w:rsidRDefault="00C57924" w:rsidP="00813BD9">
      <w:pPr>
        <w:rPr>
          <w:rFonts w:ascii="Arial" w:hAnsi="Arial" w:cs="Arial"/>
          <w:sz w:val="20"/>
          <w:szCs w:val="20"/>
        </w:rPr>
      </w:pPr>
      <w:r w:rsidRPr="00515CF4">
        <w:rPr>
          <w:rFonts w:ascii="Cambria" w:hAnsi="Cambria"/>
          <w:color w:val="000000"/>
          <w:shd w:val="clear" w:color="auto" w:fill="F0E3DC"/>
        </w:rPr>
        <w:t>1.        “Yeşil yeşil pencerelerden bir gül at bana,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Işıklarla dolsun kalbimin içi.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Geldim işte mevsim gibi kapına,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Gözlerimde bulut saçlarımda çiğ.”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  Yukarıdaki dizelerde aşağıdaki ses olaylarından hangisi yoktur?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   A) Kaynaşma     B) Ulama    C)  Ünsüz yumuşaması    D)  Ünsüz benzeşmesi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2.  Aşağıdaki sözcük çiftleri arasında bir anlam ilişkisi vardır. Buna göre hangisi diğerlerinden farklıdır?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Çalışkan – Tembel      C)  Savurgan - Tutumlu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Vasıta – Araç      D)  Sert – Yumuşak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3.       “ ile ” kelimesi aşağıdakilerin hangisinde bağlaç olarak kullanılmıştır?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Bu adamla yolculuk yapılmaz.       C-) Benimle uğraşmanın yanlış olduğunu öğren.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Seninle ben çok iyi anlaşıyoruz.    D) İnsanlarla geçinmenin yollarını araştır.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4.    “ Ben sana mecburum bilemezsin. ” dizesindeki fiil olan sözcük için aşağıdaki yargıların hangisi doğrudur?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haber kipi – geniş zaman – olumsuz – II. tekil kişi  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haber kipi – gelecek zaman – olumsuz – III. tekil kişi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C)   dilek kipi – istek – olumsuz – II. tekil kişi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D)   haber kipi – geniş zaman – olumsuz – I. tekil kişi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5.    Aşağıdaki cümlelerin hangisinde ilgi zamiri vardır?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Kitaptaki soruları çözüp bitirdin mi?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Bilmelisin ki bu böyle sürmez.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C)   Benim biletim çantamda kalmış, seninki nerede?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D)   Caddedeki çukurlar görünümü bozuyor.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6.   “ – yor ” eki büyük ve küçük ünlü uyumuna aykırı bir ektir. Bu ekten önceki geniş – düz  ( a – e ) ünlüler daralarak ( ı – i ) olur.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Aşağıdaki altı çizili sözcüklerden hangisi bu kuralın dışında kalır?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Akasyalar eliyor günü suyun yüzüne.      C) Nasıl bakıyor dersiniz bize yıldızlar.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Bilmiyor günün değerini insanoğlu.   D) Patlıyor insanın sabrı amaçsız yaşamda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                                                   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7.    Aşağıdaki cümlelerin hangisinde bir bilgi yanlışı vardır?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Tek heceli bazı sözcüklerin son sert ünsüzleri yumuşamaz.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“ yağmur, kabuk, havuç ..” sözcükleri küçük ünlü uyumuna uygundur.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C)   “ c, d, g ” ile başlayan ekler, sert ünsüzle biten sözcüğe eklenince “ ç, t, k ” olur.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D)   Ünlü uyumu, Türkçe’yi başka dillerden ayıran bir özelliktir.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8.    Aşağıdaki cümlelerin hangisinde büyük harflerin kullanımı ile ilgili bir yanlışlık    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yapılmamıştır?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Geç vakit Ahmet çavuş bize geldi.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Sınıfça “ güzelim kıyı ” adlı parçanın planını çıkardık.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C)   Ülkemizde güney Ege kıyılarımızda deniz çok temizdir.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D)   Her yıl temmuz ayında İzmir’e gideriz.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9.   Aşağıdaki cümlelerin hangisinde yazım yanlışı yoktur?</w:t>
      </w:r>
      <w:r w:rsidRPr="00515CF4">
        <w:rPr>
          <w:rStyle w:val="apple-converted-space"/>
          <w:rFonts w:ascii="Cambria" w:hAnsi="Cambria"/>
          <w:color w:val="000000"/>
          <w:shd w:val="clear" w:color="auto" w:fill="F0E3DC"/>
        </w:rPr>
        <w:t>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Bu soruyu çözemeyeceğimi mi sanıyorsun? C-) Geldiğinde beni arıyacağını umarım.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Hukuğun üstünlüğü tartışılmaz.                   D-) İhtiyar yavaşca yerinden doğruldu.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10.    “ Ben de temmuz öğlesi sıcağı ... sokağa çıktım. Akşama ... Taksim ‘de kasım ayazına tutuldum.” Cümlesindeki boşluklara aşağıdaki kelime çiftlerinden hangisi getirilmelidir?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A) ile – sanki    B)  çünkü – doğru   C)  fakat – az   D)  ile – doğru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11.    “ Ağaca çıkmasını bilirim;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Tanırım meyvenin oluşumunu;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Taş kırmak da gelir elimizden,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Ateş yakmak da aş pişirmek de. “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Dörtlükte aşağıdakilerden hangisi belirtilmemiştir?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Aş pişirmekte usta olduğunu               C) Ağaçlarla haşır neşir olduğu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Ustalığını kimlerle paylaştığı               D) Meyvelerin iyisini seçebildiğini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12.    “ İşlemek “ sözcüğü aşağıdaki cümlelerin hangisinde “Bizim köye minibüs işliyor.”  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Cümlesindeki anlamıyla kullanılmıştır?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En iyi işleyen otel bizimki      C) Ulus – Dışkapı arasında işleyen metroya hiç binmedim.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İşyeri on beş elemanla işliyor.        D) Duvardaki tüm saatler işledi.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13.    “ Hep aydın günlerimiz olmalı,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Milletçe elele, beraber.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Bütün köylerinde güzel yurdumun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Okumayan, yazmayan kalmamalı.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Bu vatan, cennet vatan,</w:t>
      </w:r>
      <w:r w:rsidRPr="00515CF4">
        <w:rPr>
          <w:rStyle w:val="apple-converted-space"/>
          <w:rFonts w:ascii="Cambria" w:hAnsi="Cambria"/>
          <w:color w:val="000000"/>
          <w:shd w:val="clear" w:color="auto" w:fill="F0E3DC"/>
        </w:rPr>
        <w:t>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Kalkınmalı, kalkınmalı. “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Mısralarında dile getirilen duygular aşağıdakilerden hangisidir?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A)  Birlik – İyimserlik          C)  Korku - Üzüntü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B)  Yalnızlık – Pişmanlık      D)  Karamsarlık – Özlem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14.    Aşağıdaki cümlelerden bir paragraf oluşturulduğunda sıralama nasıl olmalıdır?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I. kendine iş edinmişti           IV. acısını çeken ve on beş, on altı yaşından sonra            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II. vaktiyle okumamış olmanın            V. halkın kültürünü zenginleştirmeyi                                             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III. durmadan çalışarak                     VI. okuma yazma öğrenen Ahmet Mithat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   A) II – IV – VI – III – V - I      C)V–VI–IV–III–II–I                                                                             </w:t>
      </w:r>
      <w:r w:rsidRPr="00515CF4">
        <w:rPr>
          <w:rStyle w:val="apple-converted-space"/>
          <w:rFonts w:ascii="Cambria" w:hAnsi="Cambria"/>
          <w:color w:val="000000"/>
          <w:shd w:val="clear" w:color="auto" w:fill="F0E3DC"/>
        </w:rPr>
        <w:t>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   B) III – II – V – VI – I – IV                          D) VI – V – IV – III – II - I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15.    “ Benim yârim, bezden kilim    Yandaki dörtlüğün kafiye şeması aşağıdakilerden</w:t>
      </w:r>
      <w:r w:rsidRPr="00515CF4">
        <w:rPr>
          <w:rStyle w:val="apple-converted-space"/>
          <w:rFonts w:ascii="Cambria" w:hAnsi="Cambria"/>
          <w:color w:val="000000"/>
          <w:shd w:val="clear" w:color="auto" w:fill="F0E3DC"/>
        </w:rPr>
        <w:t>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Dokur Konya’da, Konya’da    hangisidir?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Bülbül gibi dertli dilim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Şakır Konya’da, Konya’da”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 ----------- a           B) ---------- a   C) ---------- a         D) ---------- a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----------- a                 ---------- b           ---------- b                   ---------- b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----------- a                 ---------- c                    ---------- a                   ---------- c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----------- b                 ---------- b                   ---------- b                   ---------- a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16.    “ Herkes benim özverili biçimde çalıştığımı bilir.”cümlesindeki altı çizili söz yerine aşağıdakilerden hangisinin getirilmesi uygun düşmez?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A)  isteyerek      B)  yılmadan      C)  canla başla    D)  aldırış etmeden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17.    Aşağıdaki cümlelerden hangisi anlamca olumsuzdur?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İsteklerine her zaman cevap verdim, bunu biliyorsun.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Gelmiyorum, demedim sana.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C)   Bir gece ansızın gelebilirim.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D)   Söylediğin sözle, güzel değil.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18.    Aşağıdakilerden hangisi bir cümledir?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Yükselen bulutlar                       C-) Hepimiz heyecanlıydık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Bahçemizde gördüklerim           D-) Boş zamanları değerlendirme konusu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19.    “ Muhtaç olduğun kudret, damarlarındaki asil kanda mevcuttur.” cümlesinin öğeleri   </w:t>
      </w:r>
      <w:r w:rsidRPr="00515CF4">
        <w:rPr>
          <w:rStyle w:val="apple-converted-space"/>
          <w:rFonts w:ascii="Cambria" w:hAnsi="Cambria"/>
          <w:color w:val="000000"/>
          <w:shd w:val="clear" w:color="auto" w:fill="F0E3DC"/>
        </w:rPr>
        <w:t>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aşağıdakilerden hangisine göre dizilmiştir?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Özne  + tümleç + yüklem            C-)Tümleç + özne + yüklem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Özne + yüklem                            D-) Özne + nesne + yüklem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20.    “ Sergiledik” fiilinin aldığı ekler, aşağıdaki seçeneklerin hangisinde doğru olarak     gösterilmiştir?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sergi – le -  di –k         C)  ser – gi – le – di – k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ser- gi – le – dik         D)  sergile – di – k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21.    Aşağıdaki fiillerden hangisi farklı bir kişiye göre çekimlenmiştir?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Bilmiyorsa           B-)   Döversin    C)  Öğrenir         D)  Okur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22.    “Birden, havada karanlığı bir ustura gibi acısız ve belirsiz yaran bir beyaz şimşek parladı.” Cümlesinde bir benzetme vardır. Buna göre ne, neye benzetilmektedir?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Karanlık – Usturaya      C)  Şimşek - Usturaya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Ustura – Şimşeğe      D) Hava – Usturaya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23.    Aşağıdaki kelimelerden hangisi farklı yapıdadır?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   A) Havada      B)  Acısız   C)  Yaran   D)  Parladı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24.  Aşağıdaki cümlelerden hangisinin öznesi bir isim tamlamasıdır?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A)   Birdenbire yollarını sık bir orman kesti.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B)   İlkbaharın güzelliğini kış boyunca özleriz.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C)   İki bahçeyi birbirinden yüksek bir duvar ayırıyordu.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D)   Çiçeklerin güzelliği hepimizi büyülemişti.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25.    Hangisi deyim değildir?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A-)Karşı gelmek     B)  Yemek pişirmek   C)  Yol vermek D)  El uzatmak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    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CEVAP ANAHTARI – 6. SINIF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1-D                   6-C                      11-B                      16-D                       21-B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2-B                   7-B                      12-C                      17-D                       22-C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3-B                   8-D                      13-A                      18-C                       23-A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4-A                   9-A                      14-A                      19-A                       24-D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5-C                  10-D                     15-C                      20-C                       25-B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</w:t>
      </w:r>
      <w:r w:rsidRPr="00515CF4">
        <w:rPr>
          <w:rStyle w:val="apple-converted-space"/>
          <w:rFonts w:ascii="Cambria" w:hAnsi="Cambria"/>
          <w:color w:val="000000"/>
          <w:shd w:val="clear" w:color="auto" w:fill="F0E3DC"/>
        </w:rPr>
        <w:t> </w:t>
      </w:r>
      <w:r w:rsidRPr="00515CF4">
        <w:rPr>
          <w:rFonts w:ascii="Cambria" w:hAnsi="Cambria"/>
          <w:color w:val="000000"/>
        </w:rPr>
        <w:br/>
      </w:r>
      <w:r w:rsidRPr="00515CF4">
        <w:rPr>
          <w:rFonts w:ascii="Cambria" w:hAnsi="Cambria"/>
          <w:color w:val="000000"/>
          <w:shd w:val="clear" w:color="auto" w:fill="F0E3DC"/>
        </w:rPr>
        <w:t>                                                                                         </w:t>
      </w:r>
      <w:hyperlink r:id="rId4" w:history="1">
        <w:r>
          <w:rPr>
            <w:rStyle w:val="Hyperlink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C57924" w:rsidRPr="00515CF4" w:rsidRDefault="00C57924">
      <w:pPr>
        <w:rPr>
          <w:rFonts w:ascii="Cambria" w:hAnsi="Cambria"/>
        </w:rPr>
      </w:pPr>
      <w:r w:rsidRPr="00515CF4">
        <w:rPr>
          <w:rFonts w:ascii="Cambria" w:hAnsi="Cambria"/>
          <w:color w:val="000000"/>
          <w:shd w:val="clear" w:color="auto" w:fill="F0E3DC"/>
        </w:rPr>
        <w:t xml:space="preserve">                        </w:t>
      </w:r>
    </w:p>
    <w:sectPr w:rsidR="00C57924" w:rsidRPr="00515CF4" w:rsidSect="005D1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CF4"/>
    <w:rsid w:val="00515CF4"/>
    <w:rsid w:val="005D1F68"/>
    <w:rsid w:val="00813BD9"/>
    <w:rsid w:val="00A67FBD"/>
    <w:rsid w:val="00C57924"/>
    <w:rsid w:val="00DC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F6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515CF4"/>
    <w:rPr>
      <w:rFonts w:cs="Times New Roman"/>
    </w:rPr>
  </w:style>
  <w:style w:type="character" w:styleId="Hyperlink">
    <w:name w:val="Hyperlink"/>
    <w:basedOn w:val="DefaultParagraphFont"/>
    <w:uiPriority w:val="99"/>
    <w:rsid w:val="00813BD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1211</Words>
  <Characters>6904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ERCIYES</dc:creator>
  <cp:keywords/>
  <dc:description/>
  <cp:lastModifiedBy>edanur</cp:lastModifiedBy>
  <cp:revision>4</cp:revision>
  <dcterms:created xsi:type="dcterms:W3CDTF">2012-02-25T16:10:00Z</dcterms:created>
  <dcterms:modified xsi:type="dcterms:W3CDTF">2012-02-25T17:17:00Z</dcterms:modified>
</cp:coreProperties>
</file>